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8644E" w14:textId="521C2838" w:rsidR="00BA00AB" w:rsidRDefault="002E5A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SHIRBURN</w:t>
      </w:r>
      <w:r>
        <w:rPr>
          <w:rFonts w:ascii="Times New Roman" w:hAnsi="Times New Roman" w:cs="Times New Roman"/>
          <w:sz w:val="24"/>
          <w:szCs w:val="24"/>
        </w:rPr>
        <w:t xml:space="preserve">         (d.1454)</w:t>
      </w:r>
    </w:p>
    <w:p w14:paraId="1D3FD8B1" w14:textId="1886F9CB" w:rsidR="002E5A67" w:rsidRDefault="002E5A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</w:t>
      </w:r>
    </w:p>
    <w:p w14:paraId="0D299772" w14:textId="0FA3BAD2" w:rsidR="002E5A67" w:rsidRDefault="002E5A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42CBEE" w14:textId="7896216E" w:rsidR="002E5A67" w:rsidRDefault="002E5A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8D6D1A" w14:textId="58D1D2F9" w:rsidR="002E5A67" w:rsidRDefault="002E5A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Oct.1454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p.150)</w:t>
      </w:r>
    </w:p>
    <w:p w14:paraId="04977A4B" w14:textId="423B4EEF" w:rsidR="002E5A67" w:rsidRDefault="002E5A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500FCC" w14:textId="327AF14F" w:rsidR="002E5A67" w:rsidRDefault="002E5A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133007" w14:textId="7BD3768C" w:rsidR="002E5A67" w:rsidRPr="002E5A67" w:rsidRDefault="002E5A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sectPr w:rsidR="002E5A67" w:rsidRPr="002E5A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2CC64" w14:textId="77777777" w:rsidR="002E5A67" w:rsidRDefault="002E5A67" w:rsidP="009139A6">
      <w:r>
        <w:separator/>
      </w:r>
    </w:p>
  </w:endnote>
  <w:endnote w:type="continuationSeparator" w:id="0">
    <w:p w14:paraId="585056BC" w14:textId="77777777" w:rsidR="002E5A67" w:rsidRDefault="002E5A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43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479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5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CD8B4" w14:textId="77777777" w:rsidR="002E5A67" w:rsidRDefault="002E5A67" w:rsidP="009139A6">
      <w:r>
        <w:separator/>
      </w:r>
    </w:p>
  </w:footnote>
  <w:footnote w:type="continuationSeparator" w:id="0">
    <w:p w14:paraId="20150544" w14:textId="77777777" w:rsidR="002E5A67" w:rsidRDefault="002E5A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78F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F6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3FA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A67"/>
    <w:rsid w:val="000666E0"/>
    <w:rsid w:val="002510B7"/>
    <w:rsid w:val="002E5A6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F104E"/>
  <w15:chartTrackingRefBased/>
  <w15:docId w15:val="{4CF0A9AB-0AA8-4C03-859F-F5C20C36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2022-07-02T07:05:00Z</dcterms:created>
  <dcterms:modified xsi:type="dcterms:W3CDTF">2022-07-02T07:07:00Z</dcterms:modified>
</cp:coreProperties>
</file>